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3A4F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179D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4F262A" w:rsidRPr="00365D0B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สถาบันการ</w:t>
      </w:r>
      <w:r w:rsidR="004F262A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ศึกษาสามารถใช้งานได้อย่างต่อเน</w:t>
      </w:r>
      <w:r w:rsidR="004F262A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ื่</w:t>
      </w:r>
      <w:r w:rsidR="004F262A" w:rsidRPr="00365D0B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อง (เฉพาะแกนหลัก)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F262A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ร้อยละ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216F2"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4F262A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13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1181B" w:rsidRDefault="00C54E4A" w:rsidP="0061181B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1181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>-</w:t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5E5CB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>-</w:t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1181B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F767D8" w:rsidRPr="0061181B" w:rsidRDefault="00F767D8" w:rsidP="00F767D8">
      <w:pPr>
        <w:pStyle w:val="FootnoteText"/>
        <w:jc w:val="thaiDistribute"/>
        <w:rPr>
          <w:rFonts w:ascii="TH SarabunPSK" w:hAnsi="TH SarabunPSK" w:cs="TH SarabunPSK"/>
          <w:color w:val="FF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636325" w:rsidP="00636325">
      <w:pPr>
        <w:spacing w:before="120" w:after="120"/>
        <w:ind w:firstLine="7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ช่วงการปรับเกณฑ์การให้คะแนน +/- 3 ต่อ 1 คะแนน โดยกำหนดเกณฑ์การให้คะแนน</w:t>
      </w:r>
      <w:r w:rsidR="00376665" w:rsidRPr="00546994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7229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5809"/>
      </w:tblGrid>
      <w:tr w:rsidR="005374C4" w:rsidRPr="00932AC9" w:rsidTr="00A14768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A14768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4F262A" w:rsidP="004F262A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86</w:t>
            </w:r>
          </w:p>
        </w:tc>
      </w:tr>
      <w:tr w:rsidR="00376665" w:rsidRPr="00932AC9" w:rsidTr="00A14768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4F262A" w:rsidP="004F262A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89</w:t>
            </w:r>
          </w:p>
        </w:tc>
      </w:tr>
      <w:tr w:rsidR="00376665" w:rsidRPr="00932AC9" w:rsidTr="00A14768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4F262A" w:rsidP="004F262A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92</w:t>
            </w:r>
          </w:p>
        </w:tc>
      </w:tr>
      <w:tr w:rsidR="00376665" w:rsidRPr="00932AC9" w:rsidTr="00A14768">
        <w:trPr>
          <w:trHeight w:val="7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4F262A" w:rsidP="004F262A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95</w:t>
            </w:r>
          </w:p>
        </w:tc>
      </w:tr>
      <w:tr w:rsidR="00376665" w:rsidRPr="00932AC9" w:rsidTr="00A14768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4F262A" w:rsidP="004F262A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98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8"/>
        <w:gridCol w:w="1330"/>
        <w:gridCol w:w="1416"/>
        <w:gridCol w:w="1341"/>
        <w:gridCol w:w="1467"/>
      </w:tblGrid>
      <w:tr w:rsidR="005374C4" w:rsidRPr="00932AC9" w:rsidTr="0013667C">
        <w:tc>
          <w:tcPr>
            <w:tcW w:w="3518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13667C">
        <w:tc>
          <w:tcPr>
            <w:tcW w:w="3518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467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13667C">
        <w:trPr>
          <w:trHeight w:val="418"/>
        </w:trPr>
        <w:tc>
          <w:tcPr>
            <w:tcW w:w="3518" w:type="dxa"/>
            <w:vAlign w:val="center"/>
          </w:tcPr>
          <w:p w:rsidR="00376665" w:rsidRPr="006A1F9F" w:rsidRDefault="004F262A" w:rsidP="00376665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664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สถาบันการศึ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กษาสามารถใช้งานได้อย่างต่อ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เนื่อง</w:t>
            </w:r>
            <w:r w:rsidRPr="00664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(เฉพาะแกนหลัก)</w:t>
            </w:r>
          </w:p>
        </w:tc>
        <w:tc>
          <w:tcPr>
            <w:tcW w:w="1330" w:type="dxa"/>
          </w:tcPr>
          <w:p w:rsidR="00376665" w:rsidRPr="00932AC9" w:rsidRDefault="004F262A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F262A" w:rsidRPr="00932AC9" w:rsidRDefault="004F262A" w:rsidP="004F262A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376665" w:rsidRDefault="004F262A" w:rsidP="004F262A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67" w:type="dxa"/>
          </w:tcPr>
          <w:p w:rsidR="00376665" w:rsidRDefault="004F262A" w:rsidP="004F262A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99.69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96"/>
      </w:tblGrid>
      <w:tr w:rsidR="00AF19F0" w:rsidRPr="00932AC9" w:rsidTr="00441B9E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96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441B9E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96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3C23A9">
        <w:rPr>
          <w:rFonts w:ascii="TH SarabunPSK" w:hAnsi="TH SarabunPSK" w:cs="TH SarabunPSK" w:hint="cs"/>
          <w:sz w:val="30"/>
          <w:szCs w:val="30"/>
          <w:cs/>
        </w:rPr>
        <w:t>...................</w:t>
      </w:r>
      <w:r w:rsidR="00172BF9">
        <w:rPr>
          <w:rFonts w:ascii="TH SarabunPSK" w:hAnsi="TH SarabunPSK" w:cs="TH SarabunPSK" w:hint="cs"/>
          <w:sz w:val="30"/>
          <w:szCs w:val="30"/>
          <w:cs/>
        </w:rPr>
        <w:t>...............................</w:t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3C23A9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="00DF7DE0">
        <w:rPr>
          <w:rFonts w:ascii="TH SarabunPSK" w:hAnsi="TH SarabunPSK" w:cs="TH SarabunPSK"/>
          <w:color w:val="000000"/>
          <w:sz w:val="30"/>
          <w:szCs w:val="30"/>
        </w:rPr>
        <w:tab/>
      </w:r>
      <w:r w:rsidR="003C23A9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</w:t>
      </w:r>
      <w:r w:rsidR="00DF7DE0">
        <w:rPr>
          <w:rFonts w:ascii="TH SarabunPSK" w:hAnsi="TH SarabunPSK" w:cs="TH SarabunPSK" w:hint="cs"/>
          <w:color w:val="000000"/>
          <w:sz w:val="30"/>
          <w:szCs w:val="30"/>
          <w:cs/>
        </w:rPr>
        <w:t>......</w:t>
      </w:r>
      <w:r w:rsidRPr="00501C23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3C23A9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E2A" w:rsidRDefault="00E17E2A" w:rsidP="007C7324">
      <w:r>
        <w:separator/>
      </w:r>
    </w:p>
  </w:endnote>
  <w:endnote w:type="continuationSeparator" w:id="0">
    <w:p w:rsidR="00E17E2A" w:rsidRDefault="00E17E2A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E2A" w:rsidRDefault="00E17E2A" w:rsidP="007C7324">
      <w:r>
        <w:separator/>
      </w:r>
    </w:p>
  </w:footnote>
  <w:footnote w:type="continuationSeparator" w:id="0">
    <w:p w:rsidR="00E17E2A" w:rsidRDefault="00E17E2A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Pr="00EE2C1F" w:rsidRDefault="00EE2C1F" w:rsidP="00EE2C1F">
    <w:pPr>
      <w:tabs>
        <w:tab w:val="center" w:pos="4153"/>
        <w:tab w:val="right" w:pos="8306"/>
      </w:tabs>
      <w:spacing w:before="120"/>
      <w:ind w:left="142" w:right="112"/>
    </w:pPr>
    <w:r w:rsidRPr="00EE2C1F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313763F" wp14:editId="3CAC0390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2C1F" w:rsidRPr="00F56C5D" w:rsidRDefault="00EE2C1F" w:rsidP="00EE2C1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EE2C1F" w:rsidRDefault="00EE2C1F" w:rsidP="00EE2C1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EE2C1F" w:rsidRDefault="00EE2C1F" w:rsidP="00EE2C1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EE2C1F" w:rsidRPr="00F56C5D" w:rsidRDefault="00EE2C1F" w:rsidP="00EE2C1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13763F" id="Group 3" o:spid="_x0000_s1026" style="position:absolute;left:0;text-align:left;margin-left:-35.25pt;margin-top:-6.65pt;width:498.7pt;height:36pt;z-index:251659264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E2C1F" w:rsidRPr="00F56C5D" w:rsidRDefault="00EE2C1F" w:rsidP="00EE2C1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EE2C1F" w:rsidRDefault="00EE2C1F" w:rsidP="00EE2C1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EE2C1F" w:rsidRDefault="00EE2C1F" w:rsidP="00EE2C1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EE2C1F" w:rsidRPr="00F56C5D" w:rsidRDefault="00EE2C1F" w:rsidP="00EE2C1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7C7324" w:rsidRPr="00EE2C1F" w:rsidRDefault="007C7324" w:rsidP="00EE2C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0165D"/>
    <w:rsid w:val="000778D4"/>
    <w:rsid w:val="00095820"/>
    <w:rsid w:val="000C298B"/>
    <w:rsid w:val="000C3FBF"/>
    <w:rsid w:val="000E5AFB"/>
    <w:rsid w:val="00107D08"/>
    <w:rsid w:val="0013667C"/>
    <w:rsid w:val="00172BF9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C23A9"/>
    <w:rsid w:val="0043205B"/>
    <w:rsid w:val="00433B1E"/>
    <w:rsid w:val="00441B9E"/>
    <w:rsid w:val="00447FBD"/>
    <w:rsid w:val="004527D3"/>
    <w:rsid w:val="004545A4"/>
    <w:rsid w:val="004631F1"/>
    <w:rsid w:val="004768FD"/>
    <w:rsid w:val="00494B58"/>
    <w:rsid w:val="004A61EA"/>
    <w:rsid w:val="004D5579"/>
    <w:rsid w:val="004E5483"/>
    <w:rsid w:val="004E7059"/>
    <w:rsid w:val="004F262A"/>
    <w:rsid w:val="0051089E"/>
    <w:rsid w:val="005223A2"/>
    <w:rsid w:val="005374C4"/>
    <w:rsid w:val="00567082"/>
    <w:rsid w:val="005E5CB8"/>
    <w:rsid w:val="0061181B"/>
    <w:rsid w:val="00632D81"/>
    <w:rsid w:val="00636325"/>
    <w:rsid w:val="006A1F9F"/>
    <w:rsid w:val="006A4C41"/>
    <w:rsid w:val="007105A3"/>
    <w:rsid w:val="00776949"/>
    <w:rsid w:val="007A0E9D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32AC9"/>
    <w:rsid w:val="009679B4"/>
    <w:rsid w:val="009926AE"/>
    <w:rsid w:val="009C2178"/>
    <w:rsid w:val="009E6CB7"/>
    <w:rsid w:val="009E7232"/>
    <w:rsid w:val="00A12D0E"/>
    <w:rsid w:val="00A131DA"/>
    <w:rsid w:val="00A14768"/>
    <w:rsid w:val="00A16FAD"/>
    <w:rsid w:val="00A27710"/>
    <w:rsid w:val="00A36517"/>
    <w:rsid w:val="00A76D10"/>
    <w:rsid w:val="00A80B16"/>
    <w:rsid w:val="00A85442"/>
    <w:rsid w:val="00AF19F0"/>
    <w:rsid w:val="00B3100A"/>
    <w:rsid w:val="00B423C7"/>
    <w:rsid w:val="00B5526C"/>
    <w:rsid w:val="00BA6F4E"/>
    <w:rsid w:val="00BD1ED1"/>
    <w:rsid w:val="00BD5C25"/>
    <w:rsid w:val="00BE13B6"/>
    <w:rsid w:val="00C216F2"/>
    <w:rsid w:val="00C50638"/>
    <w:rsid w:val="00C54E4A"/>
    <w:rsid w:val="00C8160C"/>
    <w:rsid w:val="00C95B8C"/>
    <w:rsid w:val="00CA68CA"/>
    <w:rsid w:val="00CC112F"/>
    <w:rsid w:val="00D179DA"/>
    <w:rsid w:val="00D35FF2"/>
    <w:rsid w:val="00DA1559"/>
    <w:rsid w:val="00DA71E7"/>
    <w:rsid w:val="00DD56EA"/>
    <w:rsid w:val="00DF7DE0"/>
    <w:rsid w:val="00E17E2A"/>
    <w:rsid w:val="00E473C4"/>
    <w:rsid w:val="00E848F9"/>
    <w:rsid w:val="00EA352E"/>
    <w:rsid w:val="00EE2C1F"/>
    <w:rsid w:val="00F31579"/>
    <w:rsid w:val="00F767D8"/>
    <w:rsid w:val="00F97B41"/>
    <w:rsid w:val="00FA729F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9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0460-401C-4879-9A41-2AA5C844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103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18</cp:revision>
  <cp:lastPrinted>2013-03-01T03:26:00Z</cp:lastPrinted>
  <dcterms:created xsi:type="dcterms:W3CDTF">2017-11-30T04:47:00Z</dcterms:created>
  <dcterms:modified xsi:type="dcterms:W3CDTF">2018-02-01T07:26:00Z</dcterms:modified>
</cp:coreProperties>
</file>